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A5222" w14:textId="763F6293" w:rsidR="00570A97" w:rsidRDefault="0095206B" w:rsidP="00786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JUSTICE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78B58E6B" w14:textId="18B3D660" w:rsidR="0095206B" w:rsidRDefault="0095206B" w:rsidP="00786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633D194" w14:textId="4CFBF727" w:rsidR="0095206B" w:rsidRDefault="0095206B" w:rsidP="00786F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56B95" w14:textId="773D19DA" w:rsidR="0095206B" w:rsidRDefault="0095206B" w:rsidP="00786F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15C198" w14:textId="34D32DF6" w:rsidR="0095206B" w:rsidRDefault="0095206B" w:rsidP="00786F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Stacy of Brentwood(q.v.).</w:t>
      </w:r>
    </w:p>
    <w:p w14:paraId="264240C4" w14:textId="77777777" w:rsidR="0095206B" w:rsidRDefault="0095206B" w:rsidP="009520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08295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6BB6ACE" w14:textId="77777777" w:rsidR="0095206B" w:rsidRDefault="0095206B" w:rsidP="009520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FD50BD" w14:textId="77777777" w:rsidR="0095206B" w:rsidRDefault="0095206B" w:rsidP="009520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0F5A66" w14:textId="77777777" w:rsidR="0095206B" w:rsidRDefault="0095206B" w:rsidP="009520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2002</w:t>
      </w:r>
    </w:p>
    <w:p w14:paraId="02D0690C" w14:textId="47C15BF4" w:rsidR="004756CF" w:rsidRPr="004756CF" w:rsidRDefault="004756CF" w:rsidP="00786F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04AE92" w14:textId="110AE7B9" w:rsidR="00786FF8" w:rsidRPr="00786FF8" w:rsidRDefault="00786FF8" w:rsidP="007830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7C3CF7" w14:textId="5806B5BA" w:rsidR="00313B2B" w:rsidRPr="00313B2B" w:rsidRDefault="00313B2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313B2B" w:rsidRPr="00313B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9D649" w14:textId="77777777" w:rsidR="00F4315E" w:rsidRDefault="00F4315E" w:rsidP="009139A6">
      <w:r>
        <w:separator/>
      </w:r>
    </w:p>
  </w:endnote>
  <w:endnote w:type="continuationSeparator" w:id="0">
    <w:p w14:paraId="7DC0F9C7" w14:textId="77777777" w:rsidR="00F4315E" w:rsidRDefault="00F431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10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68B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B9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993F8" w14:textId="77777777" w:rsidR="00F4315E" w:rsidRDefault="00F4315E" w:rsidP="009139A6">
      <w:r>
        <w:separator/>
      </w:r>
    </w:p>
  </w:footnote>
  <w:footnote w:type="continuationSeparator" w:id="0">
    <w:p w14:paraId="5C4CEE78" w14:textId="77777777" w:rsidR="00F4315E" w:rsidRDefault="00F431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E13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07D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AA7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15E"/>
    <w:rsid w:val="00012A64"/>
    <w:rsid w:val="000666E0"/>
    <w:rsid w:val="001B7CA7"/>
    <w:rsid w:val="002510B7"/>
    <w:rsid w:val="00313B2B"/>
    <w:rsid w:val="004756CF"/>
    <w:rsid w:val="00570A97"/>
    <w:rsid w:val="005C130B"/>
    <w:rsid w:val="007830A2"/>
    <w:rsid w:val="00786FF8"/>
    <w:rsid w:val="00826F5C"/>
    <w:rsid w:val="009139A6"/>
    <w:rsid w:val="00940198"/>
    <w:rsid w:val="009448BB"/>
    <w:rsid w:val="0095206B"/>
    <w:rsid w:val="00960CDC"/>
    <w:rsid w:val="00A3176C"/>
    <w:rsid w:val="00AE65F8"/>
    <w:rsid w:val="00AE79DB"/>
    <w:rsid w:val="00B12006"/>
    <w:rsid w:val="00BA00AB"/>
    <w:rsid w:val="00CB4ED9"/>
    <w:rsid w:val="00CC11EE"/>
    <w:rsid w:val="00E56844"/>
    <w:rsid w:val="00EB3209"/>
    <w:rsid w:val="00F4315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B7625"/>
  <w15:chartTrackingRefBased/>
  <w15:docId w15:val="{F23F8F7A-B7CE-4C7C-87FA-98653218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431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31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151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2022-05-13T14:55:00Z</dcterms:created>
  <dcterms:modified xsi:type="dcterms:W3CDTF">2022-05-13T17:48:00Z</dcterms:modified>
</cp:coreProperties>
</file>